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46DE94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820AC5" w:rsidRPr="00820AC5">
        <w:rPr>
          <w:bCs/>
          <w:noProof w:val="0"/>
          <w:sz w:val="24"/>
          <w:szCs w:val="24"/>
        </w:rPr>
        <w:t>04027</w:t>
      </w:r>
    </w:p>
    <w:p w14:paraId="11776FA6" w14:textId="39BD0891"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CCD5E3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D1465">
        <w:rPr>
          <w:rFonts w:cs="Arial"/>
          <w:b/>
          <w:bCs/>
          <w:sz w:val="24"/>
          <w:lang w:eastAsia="ja-JP"/>
        </w:rPr>
        <w:t>11.1.4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0BEC37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D1465">
        <w:rPr>
          <w:rFonts w:ascii="Arial" w:hAnsi="Arial" w:cs="Arial"/>
          <w:b/>
          <w:bCs/>
          <w:sz w:val="24"/>
        </w:rPr>
        <w:t>Flow control in IAB</w:t>
      </w:r>
    </w:p>
    <w:p w14:paraId="1F147C23" w14:textId="6B65C17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D1465" w:rsidRPr="004D1465">
        <w:rPr>
          <w:rFonts w:ascii="Arial" w:hAnsi="Arial" w:cs="Arial"/>
          <w:b/>
          <w:bCs/>
          <w:sz w:val="24"/>
        </w:rPr>
        <w:t>NR_IAB-Core</w:t>
      </w:r>
      <w:r w:rsidRPr="00112F1A">
        <w:rPr>
          <w:rFonts w:ascii="Arial" w:hAnsi="Arial" w:cs="Arial"/>
          <w:b/>
          <w:bCs/>
          <w:sz w:val="24"/>
        </w:rPr>
        <w:t xml:space="preserve"> </w:t>
      </w:r>
      <w:r>
        <w:rPr>
          <w:rFonts w:ascii="Arial" w:hAnsi="Arial" w:cs="Arial"/>
          <w:b/>
          <w:bCs/>
          <w:sz w:val="24"/>
        </w:rPr>
        <w:t>- Release 1</w:t>
      </w:r>
      <w:r w:rsidR="004D1465">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13D39656" w:rsidR="00A209D6" w:rsidRDefault="00F7631C" w:rsidP="00A209D6">
      <w:r>
        <w:t xml:space="preserve">This contribution discusses flow control in IAB. The most important objective is identified as preventing </w:t>
      </w:r>
      <w:r w:rsidR="0002441C">
        <w:t xml:space="preserve">congestion-based dropping of </w:t>
      </w:r>
      <w:r>
        <w:t xml:space="preserve">PDCP PDUs, because that </w:t>
      </w:r>
      <w:r w:rsidR="0002441C">
        <w:t xml:space="preserve">comes with an added penalty of </w:t>
      </w:r>
      <w:r w:rsidR="0067518A">
        <w:t>PDCP reordering delays.</w:t>
      </w:r>
    </w:p>
    <w:p w14:paraId="435C7010" w14:textId="3F8B431B" w:rsidR="0067518A" w:rsidRPr="006E13D1" w:rsidRDefault="0067518A" w:rsidP="00A209D6">
      <w:r>
        <w:t xml:space="preserve">For </w:t>
      </w:r>
      <w:r w:rsidR="001C709A">
        <w:t xml:space="preserve">upstream </w:t>
      </w:r>
      <w:r>
        <w:t xml:space="preserve">PDCP PDUs, we </w:t>
      </w:r>
      <w:r w:rsidR="0002441C">
        <w:t>propose</w:t>
      </w:r>
      <w:r>
        <w:t xml:space="preserve"> that throttling uplink scheduling is </w:t>
      </w:r>
      <w:proofErr w:type="gramStart"/>
      <w:r>
        <w:t>sufficient</w:t>
      </w:r>
      <w:proofErr w:type="gramEnd"/>
      <w:r>
        <w:t xml:space="preserve"> for holding back excessive rates of PDCP PDUs on backhaul links. For </w:t>
      </w:r>
      <w:r w:rsidR="001C709A">
        <w:t xml:space="preserve">downstream </w:t>
      </w:r>
      <w:r>
        <w:t xml:space="preserve">PDCP PDUs, we </w:t>
      </w:r>
      <w:r w:rsidR="00991C22">
        <w:t>point out that the F1-U flow-control feedback, as currently defined, is poorly suited for preventing downlink congestion on a backhaul link, and something additional is needed</w:t>
      </w:r>
      <w:r w:rsidR="00763FD2">
        <w:t>.</w:t>
      </w:r>
    </w:p>
    <w:p w14:paraId="2BBFF540" w14:textId="39C4C883" w:rsidR="00A209D6" w:rsidRPr="006E13D1" w:rsidRDefault="00A209D6" w:rsidP="00A209D6">
      <w:pPr>
        <w:pStyle w:val="Heading1"/>
      </w:pPr>
      <w:r w:rsidRPr="006E13D1">
        <w:t>2</w:t>
      </w:r>
      <w:r w:rsidRPr="006E13D1">
        <w:tab/>
      </w:r>
      <w:r w:rsidR="00BF325C">
        <w:t>Discussion</w:t>
      </w:r>
    </w:p>
    <w:p w14:paraId="03A989F8" w14:textId="4295B72E" w:rsidR="00BF325C" w:rsidRDefault="00BF325C" w:rsidP="00BF325C">
      <w:pPr>
        <w:pStyle w:val="Heading2"/>
      </w:pPr>
      <w:r>
        <w:t>2</w:t>
      </w:r>
      <w:r w:rsidRPr="006E13D1">
        <w:t>.1</w:t>
      </w:r>
      <w:r w:rsidRPr="006E13D1">
        <w:tab/>
      </w:r>
      <w:r>
        <w:t>Purpose of flow control</w:t>
      </w:r>
    </w:p>
    <w:p w14:paraId="04A13CC7" w14:textId="38686D41" w:rsidR="00F47EE3" w:rsidRDefault="00F47EE3" w:rsidP="00F47EE3">
      <w:r>
        <w:t>In NR, the PDCP protocol is responsible for providing in-sequence delivery of data to upper layers. To this end, PDCP defines the t-Reordering timer, which defines how long the data-receiving PDCP entity waits for a missing PDCP SDU before giving up and delivering other, higher-numbered SDUs to upper layers.</w:t>
      </w:r>
    </w:p>
    <w:p w14:paraId="193417F4" w14:textId="77AA7424" w:rsidR="00F47EE3" w:rsidRDefault="00F47EE3" w:rsidP="00F47EE3">
      <w:r>
        <w:t xml:space="preserve">The multi-hop nature of IAB means that PDCP needs to be configured </w:t>
      </w:r>
      <w:r w:rsidR="00D26EDB">
        <w:t>to prepare for significant reordering delays, because the ARQ/HARQ delay differences among subsequent PDUs that can be expected on a single radio hop are now multiplied.</w:t>
      </w:r>
    </w:p>
    <w:p w14:paraId="37BC7588" w14:textId="397D81EE" w:rsidR="00D26EDB" w:rsidRDefault="00D26EDB" w:rsidP="00D26EDB">
      <w:pPr>
        <w:ind w:left="1704" w:hanging="1416"/>
      </w:pPr>
      <w:r w:rsidRPr="00D26EDB">
        <w:rPr>
          <w:b/>
        </w:rPr>
        <w:t>Observation 1</w:t>
      </w:r>
      <w:r>
        <w:t>:</w:t>
      </w:r>
      <w:r>
        <w:tab/>
        <w:t>In IAB over multiple hops, PDCP is likely configured to wait for a missing PDU for a substantial amount of time.</w:t>
      </w:r>
    </w:p>
    <w:p w14:paraId="1EEE47FA" w14:textId="3ECAED48" w:rsidR="00D26EDB" w:rsidRDefault="00F91738" w:rsidP="00D26EDB">
      <w:r>
        <w:t xml:space="preserve">To a large extent, TCP flow control works based on congestion-based packet drops. However, </w:t>
      </w:r>
      <w:r w:rsidR="009B6C8C">
        <w:t xml:space="preserve">dropping </w:t>
      </w:r>
      <w:r>
        <w:t xml:space="preserve">of PDCP PDUs </w:t>
      </w:r>
      <w:proofErr w:type="gramStart"/>
      <w:r w:rsidR="009B6C8C">
        <w:t xml:space="preserve">in particular </w:t>
      </w:r>
      <w:r>
        <w:t>comes</w:t>
      </w:r>
      <w:proofErr w:type="gramEnd"/>
      <w:r>
        <w:t xml:space="preserve"> with an added penalty of PDCP reordering delay, where data-receiving PDCP entities waste time waiting to receive those dropped PDUs.</w:t>
      </w:r>
    </w:p>
    <w:p w14:paraId="4747D57F" w14:textId="6FB5DF64" w:rsidR="009B6C8C" w:rsidRDefault="009B6C8C" w:rsidP="00D26EDB">
      <w:r>
        <w:t>In IAB, this is what flow control should achieve: PDCP PDUs should not be injected into transit over IAB backhaul links at rates greater than what those links can sustain. Any congestion-based packet dropping should take place outside PDCP connections i.e. radio bearers.</w:t>
      </w:r>
    </w:p>
    <w:p w14:paraId="76C425EE" w14:textId="5E6893E4" w:rsidR="009B6C8C" w:rsidRDefault="009B6C8C" w:rsidP="009B6C8C">
      <w:pPr>
        <w:ind w:left="1704" w:hanging="1416"/>
      </w:pPr>
      <w:r w:rsidRPr="009B6C8C">
        <w:rPr>
          <w:b/>
        </w:rPr>
        <w:t>Observation 2</w:t>
      </w:r>
      <w:r>
        <w:t>:</w:t>
      </w:r>
      <w:r>
        <w:tab/>
      </w:r>
      <w:r w:rsidR="00BD2D3C">
        <w:t>Because of PDCP-reordering delays, c</w:t>
      </w:r>
      <w:r>
        <w:t>ongestion-based dropping of PDCP PDUs should be prevented. This is the task of flow control in IAB.</w:t>
      </w:r>
    </w:p>
    <w:p w14:paraId="1F905D55" w14:textId="0223B0E9" w:rsidR="00BF325C" w:rsidRDefault="00BF325C" w:rsidP="00BF325C">
      <w:pPr>
        <w:pStyle w:val="Heading2"/>
      </w:pPr>
      <w:r>
        <w:t>2</w:t>
      </w:r>
      <w:r w:rsidRPr="006E13D1">
        <w:t>.</w:t>
      </w:r>
      <w:r>
        <w:t>2</w:t>
      </w:r>
      <w:r w:rsidRPr="006E13D1">
        <w:tab/>
      </w:r>
      <w:r w:rsidR="007D1256" w:rsidRPr="007D1256">
        <w:rPr>
          <w:lang w:val="en-US"/>
        </w:rPr>
        <w:t xml:space="preserve">Upstream </w:t>
      </w:r>
      <w:r>
        <w:t xml:space="preserve">PDCP PDUs </w:t>
      </w:r>
    </w:p>
    <w:p w14:paraId="3C3990B6" w14:textId="024E3FD5" w:rsidR="00F2511F" w:rsidRDefault="00D86CDB" w:rsidP="00F2511F">
      <w:r>
        <w:t xml:space="preserve">As soon as the uplink transmission buffer of a backhaul link starts to build up, the IAB node served by that link can react by throttling its own uplink scheduling. This throttling can propagate back to access links of UEs (or IAB MTs), which ensures that </w:t>
      </w:r>
      <w:r w:rsidR="0002441C">
        <w:t>PDCP PDUs are not transmitted at excessive rate</w:t>
      </w:r>
      <w:r w:rsidR="009F40E2">
        <w:t>s</w:t>
      </w:r>
      <w:r w:rsidR="0002441C">
        <w:t>.</w:t>
      </w:r>
    </w:p>
    <w:p w14:paraId="64A73070" w14:textId="62A5ADF7" w:rsidR="0002441C" w:rsidRPr="00F2511F" w:rsidRDefault="0002441C" w:rsidP="009F40E2">
      <w:pPr>
        <w:ind w:left="1704" w:hanging="1416"/>
      </w:pPr>
      <w:r w:rsidRPr="009F40E2">
        <w:rPr>
          <w:b/>
        </w:rPr>
        <w:t>Proposal 1</w:t>
      </w:r>
      <w:r>
        <w:t>:</w:t>
      </w:r>
      <w:r>
        <w:tab/>
        <w:t xml:space="preserve">Throttling of uplink scheduling is </w:t>
      </w:r>
      <w:proofErr w:type="gramStart"/>
      <w:r>
        <w:t>sufficient</w:t>
      </w:r>
      <w:proofErr w:type="gramEnd"/>
      <w:r>
        <w:t xml:space="preserve"> for preventing </w:t>
      </w:r>
      <w:r w:rsidR="009F40E2">
        <w:t>congestion-based dropping of PDCP PDUs.</w:t>
      </w:r>
    </w:p>
    <w:p w14:paraId="3450F1F8" w14:textId="73A23A5D" w:rsidR="00BF325C" w:rsidRDefault="00BF325C" w:rsidP="00BF325C">
      <w:pPr>
        <w:pStyle w:val="Heading2"/>
      </w:pPr>
      <w:r>
        <w:lastRenderedPageBreak/>
        <w:t>2</w:t>
      </w:r>
      <w:r w:rsidRPr="006E13D1">
        <w:t>.</w:t>
      </w:r>
      <w:r>
        <w:t>3</w:t>
      </w:r>
      <w:r w:rsidRPr="006E13D1">
        <w:tab/>
      </w:r>
      <w:r w:rsidR="007D1256">
        <w:t xml:space="preserve">Downstream </w:t>
      </w:r>
      <w:r>
        <w:t>PDCP PDUs</w:t>
      </w:r>
    </w:p>
    <w:p w14:paraId="4751EA24" w14:textId="33AAC745" w:rsidR="00BF325C" w:rsidRDefault="001C3968" w:rsidP="00BF325C">
      <w:r>
        <w:t xml:space="preserve">The flow-control feedback currently specified for F1-U is provided from </w:t>
      </w:r>
      <w:r w:rsidR="007B444D">
        <w:t xml:space="preserve">the DU to the CU, in other words, from </w:t>
      </w:r>
      <w:r>
        <w:t>the endpoint of the F1-U GTP-U tunnel</w:t>
      </w:r>
      <w:r w:rsidR="007B444D">
        <w:t xml:space="preserve"> that receives downlink data</w:t>
      </w:r>
      <w:r>
        <w:t xml:space="preserve">, to </w:t>
      </w:r>
      <w:r w:rsidR="007B444D">
        <w:t>the en</w:t>
      </w:r>
      <w:bookmarkStart w:id="0" w:name="_GoBack"/>
      <w:bookmarkEnd w:id="0"/>
      <w:r w:rsidR="007B444D">
        <w:t>dpoint providing it.</w:t>
      </w:r>
    </w:p>
    <w:p w14:paraId="39AB6919" w14:textId="60EBEBA4" w:rsidR="007B444D" w:rsidRDefault="00FC63C9" w:rsidP="00BF325C">
      <w:r>
        <w:t>In an</w:t>
      </w:r>
      <w:r w:rsidR="007B444D">
        <w:t xml:space="preserve"> IAB</w:t>
      </w:r>
      <w:r>
        <w:t xml:space="preserve"> context</w:t>
      </w:r>
      <w:r w:rsidR="007B444D">
        <w:t xml:space="preserve">, </w:t>
      </w:r>
      <w:r>
        <w:t xml:space="preserve">while this seems </w:t>
      </w:r>
      <w:proofErr w:type="gramStart"/>
      <w:r>
        <w:t>sufficient</w:t>
      </w:r>
      <w:proofErr w:type="gramEnd"/>
      <w:r>
        <w:t xml:space="preserve"> for preventing congestion on access links, the same cannot be said on congestion on backhaul links, where typically F1-U tunnels are only relayed. </w:t>
      </w:r>
      <w:r w:rsidR="006930FF">
        <w:t xml:space="preserve">Even if the downlink of a backhaul link is severely congested, IAB nodes that terminate the F1-U tunnels congesting that link may have their access-link downlink buffers mostly </w:t>
      </w:r>
      <w:proofErr w:type="gramStart"/>
      <w:r w:rsidR="006930FF">
        <w:t>empty</w:t>
      </w:r>
      <w:r w:rsidR="0091212E">
        <w:t>,</w:t>
      </w:r>
      <w:r w:rsidR="006930FF">
        <w:t xml:space="preserve"> and</w:t>
      </w:r>
      <w:proofErr w:type="gramEnd"/>
      <w:r w:rsidR="006930FF">
        <w:t xml:space="preserve"> indicate F1-U feedback encouraging the donor CU-UP for more and more downlink data.</w:t>
      </w:r>
    </w:p>
    <w:p w14:paraId="7FB26D18" w14:textId="23E1C04E" w:rsidR="003D205D" w:rsidRPr="00BF325C" w:rsidRDefault="003D205D" w:rsidP="00BF325C">
      <w:r>
        <w:tab/>
      </w:r>
      <w:r w:rsidR="001C4AB1" w:rsidRPr="00FA05F5">
        <w:rPr>
          <w:b/>
        </w:rPr>
        <w:t>Proposal 2</w:t>
      </w:r>
      <w:r>
        <w:t>:</w:t>
      </w:r>
      <w:r>
        <w:tab/>
      </w:r>
      <w:r w:rsidR="001C4AB1">
        <w:tab/>
        <w:t xml:space="preserve">Enhancements are considered </w:t>
      </w:r>
      <w:r w:rsidR="0091212E">
        <w:t xml:space="preserve">for </w:t>
      </w:r>
      <w:r w:rsidR="007F288E">
        <w:t>preven</w:t>
      </w:r>
      <w:r w:rsidR="0091212E">
        <w:t>ting downlink congestion on a backhaul link.</w:t>
      </w:r>
    </w:p>
    <w:p w14:paraId="5A43AEE4" w14:textId="0FB8052F" w:rsidR="00CD6948" w:rsidRDefault="00CD6948" w:rsidP="00A209D6">
      <w:r>
        <w:t>Two solution flavours for backhaul-downlink flow control can be identi</w:t>
      </w:r>
      <w:r w:rsidR="00F63B64">
        <w:t>f</w:t>
      </w:r>
      <w:r>
        <w:t>ied.</w:t>
      </w:r>
    </w:p>
    <w:p w14:paraId="6FDD99E1" w14:textId="4764D076" w:rsidR="004B1394" w:rsidRDefault="00CD6948" w:rsidP="00A209D6">
      <w:r w:rsidRPr="00117842">
        <w:rPr>
          <w:b/>
        </w:rPr>
        <w:t>Link-to-source feedback</w:t>
      </w:r>
      <w:r>
        <w:t xml:space="preserve">. This would involve </w:t>
      </w:r>
      <w:r w:rsidR="00231EE0">
        <w:t xml:space="preserve">a direct feedback channel </w:t>
      </w:r>
      <w:r w:rsidR="00705F37">
        <w:t xml:space="preserve">to the donor CU-UP </w:t>
      </w:r>
      <w:r w:rsidR="00231EE0">
        <w:t xml:space="preserve">regarding each backhaul link, where the node scheduling </w:t>
      </w:r>
      <w:r w:rsidR="00705F37">
        <w:t>a backhaul</w:t>
      </w:r>
      <w:r w:rsidR="00231EE0">
        <w:t xml:space="preserve"> link provides flow-control feedback specific to that backhaul link to the donor CU-UP.</w:t>
      </w:r>
      <w:r>
        <w:t xml:space="preserve"> </w:t>
      </w:r>
      <w:r w:rsidR="004B1394">
        <w:t xml:space="preserve">To minimize standardization impact, this could be realized re-using </w:t>
      </w:r>
      <w:r w:rsidR="00BD5C54">
        <w:t xml:space="preserve">the </w:t>
      </w:r>
      <w:r w:rsidR="00705F37">
        <w:t xml:space="preserve">NR user-plane protocol [TS 38.425] and IEs therein such as Desired data rate (with the obvious exception that the IE would no longer have the scope of a single radio bearer). </w:t>
      </w:r>
      <w:r w:rsidR="006A33B5">
        <w:t>For this purpose, a</w:t>
      </w:r>
      <w:r w:rsidR="00FA05F5">
        <w:t xml:space="preserve"> </w:t>
      </w:r>
      <w:r w:rsidR="009B1420">
        <w:t xml:space="preserve">NR user-plane protocol instance </w:t>
      </w:r>
      <w:r w:rsidR="00FA05F5">
        <w:t xml:space="preserve">specific to </w:t>
      </w:r>
      <w:r w:rsidR="006A33B5">
        <w:t>each</w:t>
      </w:r>
      <w:r w:rsidR="00FA05F5">
        <w:t xml:space="preserve"> backhaul link</w:t>
      </w:r>
      <w:r w:rsidR="006A33B5">
        <w:t xml:space="preserve"> </w:t>
      </w:r>
      <w:r w:rsidR="00FA05F5">
        <w:t xml:space="preserve">could be set up </w:t>
      </w:r>
      <w:r w:rsidR="006A33B5">
        <w:t>between the donor CU-UP and the node scheduling the backhaul link</w:t>
      </w:r>
      <w:r w:rsidR="00FA05F5">
        <w:t>.</w:t>
      </w:r>
      <w:r w:rsidR="009B1420" w:rsidRPr="009B1420">
        <w:t xml:space="preserve"> </w:t>
      </w:r>
      <w:r w:rsidR="009B1420">
        <w:t>In practice, this implies setting up a GTP-U tunnel which would be used only for transmitting the GTP-U extension header carrying the NR user plane protocol.</w:t>
      </w:r>
    </w:p>
    <w:p w14:paraId="105A80FF" w14:textId="256BB942" w:rsidR="00CD6948" w:rsidRDefault="00CD6948" w:rsidP="00A209D6">
      <w:r w:rsidRPr="00117842">
        <w:rPr>
          <w:b/>
        </w:rPr>
        <w:t>Hop-by-hop feedback</w:t>
      </w:r>
      <w:r>
        <w:t xml:space="preserve">. </w:t>
      </w:r>
      <w:r w:rsidR="00FA2C37">
        <w:t xml:space="preserve">This would be more </w:t>
      </w:r>
      <w:proofErr w:type="gramStart"/>
      <w:r w:rsidR="00FA2C37">
        <w:t>similar to</w:t>
      </w:r>
      <w:proofErr w:type="gramEnd"/>
      <w:r w:rsidR="00FA2C37">
        <w:t xml:space="preserve"> the handling of upstream PDCP PDUs, i.e. IAB nodes would signal to their parents, and the donor DU would signal to the donor CU-UP, their downlink buffer status</w:t>
      </w:r>
      <w:r w:rsidR="002A7859">
        <w:t xml:space="preserve"> per destination </w:t>
      </w:r>
      <w:r w:rsidR="003B0FE6">
        <w:t>node</w:t>
      </w:r>
      <w:r w:rsidR="00A5498E">
        <w:t xml:space="preserve"> (as also proposed in our other contribution [1], except for the signalling to donor CU-UP)</w:t>
      </w:r>
      <w:r w:rsidR="00FA2C37">
        <w:t xml:space="preserve">. </w:t>
      </w:r>
      <w:r w:rsidR="00EB1C67">
        <w:t>This way, buffer build-up from downlink congestion on a backhaul link would be pushed back towards the donor CU-UP, allowing it to slow down its PDCP rates.</w:t>
      </w:r>
    </w:p>
    <w:p w14:paraId="3F6EFAE6" w14:textId="6D869CC8" w:rsidR="00D06278" w:rsidRDefault="00D06278" w:rsidP="00117842">
      <w:pPr>
        <w:ind w:left="1704" w:hanging="1416"/>
      </w:pPr>
      <w:r w:rsidRPr="00117842">
        <w:rPr>
          <w:b/>
        </w:rPr>
        <w:t>Proposal 3</w:t>
      </w:r>
      <w:r>
        <w:t>:</w:t>
      </w:r>
      <w:r>
        <w:tab/>
        <w:t xml:space="preserve">A link-to-source or a hop-by-hop feedback mechanism is introduced </w:t>
      </w:r>
      <w:r w:rsidR="00EF413B">
        <w:t>for preventing downlink congestion on a backhaul link.</w:t>
      </w:r>
    </w:p>
    <w:p w14:paraId="5FF2457F" w14:textId="02416F2F" w:rsidR="00A209D6" w:rsidRPr="006E13D1" w:rsidRDefault="00CA10D7" w:rsidP="00A209D6">
      <w:pPr>
        <w:pStyle w:val="Heading1"/>
      </w:pPr>
      <w:r>
        <w:t>3</w:t>
      </w:r>
      <w:r w:rsidR="00A209D6" w:rsidRPr="006E13D1">
        <w:tab/>
      </w:r>
      <w:r w:rsidR="006A33B5">
        <w:t>Conclusion</w:t>
      </w:r>
    </w:p>
    <w:p w14:paraId="60449C3F" w14:textId="2282102B" w:rsidR="00A209D6" w:rsidRPr="006E13D1" w:rsidRDefault="00EA189E" w:rsidP="00A209D6">
      <w:r w:rsidRPr="00117842">
        <w:t>This</w:t>
      </w:r>
      <w:r>
        <w:t xml:space="preserve"> </w:t>
      </w:r>
      <w:proofErr w:type="spellStart"/>
      <w:r>
        <w:t>contributin</w:t>
      </w:r>
      <w:proofErr w:type="spellEnd"/>
      <w:r>
        <w:t xml:space="preserve"> discussed flow control in IAB and concluded with the following.</w:t>
      </w:r>
    </w:p>
    <w:p w14:paraId="3A7E4649" w14:textId="77777777" w:rsidR="00EA189E" w:rsidRDefault="00EA189E" w:rsidP="00EA189E">
      <w:pPr>
        <w:ind w:left="1704" w:hanging="1416"/>
      </w:pPr>
      <w:r w:rsidRPr="00D26EDB">
        <w:rPr>
          <w:b/>
        </w:rPr>
        <w:t>Observation 1</w:t>
      </w:r>
      <w:r>
        <w:t>:</w:t>
      </w:r>
      <w:r>
        <w:tab/>
        <w:t>In IAB over multiple hops, PDCP is likely configured to wait for a missing PDU for a substantial amount of time.</w:t>
      </w:r>
    </w:p>
    <w:p w14:paraId="59ED25D8" w14:textId="77777777" w:rsidR="00EA189E" w:rsidRDefault="00EA189E" w:rsidP="00EA189E">
      <w:pPr>
        <w:ind w:left="1704" w:hanging="1416"/>
      </w:pPr>
      <w:r w:rsidRPr="009B6C8C">
        <w:rPr>
          <w:b/>
        </w:rPr>
        <w:t>Observation 2</w:t>
      </w:r>
      <w:r>
        <w:t>:</w:t>
      </w:r>
      <w:r>
        <w:tab/>
        <w:t>Because of PDCP-reordering delays, congestion-based dropping of PDCP PDUs should be prevented. This is the task of flow control in IAB.</w:t>
      </w:r>
    </w:p>
    <w:p w14:paraId="432B0A82" w14:textId="79D1BEF5" w:rsidR="00A209D6" w:rsidRDefault="00A209D6" w:rsidP="00A209D6"/>
    <w:p w14:paraId="7CD1ACAF" w14:textId="77777777" w:rsidR="00EA189E" w:rsidRPr="00F2511F" w:rsidRDefault="00EA189E" w:rsidP="00EA189E">
      <w:pPr>
        <w:ind w:left="1704" w:hanging="1416"/>
      </w:pPr>
      <w:r w:rsidRPr="009F40E2">
        <w:rPr>
          <w:b/>
        </w:rPr>
        <w:t>Proposal 1</w:t>
      </w:r>
      <w:r>
        <w:t>:</w:t>
      </w:r>
      <w:r>
        <w:tab/>
        <w:t xml:space="preserve">Throttling of uplink scheduling is </w:t>
      </w:r>
      <w:proofErr w:type="gramStart"/>
      <w:r>
        <w:t>sufficient</w:t>
      </w:r>
      <w:proofErr w:type="gramEnd"/>
      <w:r>
        <w:t xml:space="preserve"> for preventing congestion-based dropping of PDCP PDUs.</w:t>
      </w:r>
    </w:p>
    <w:p w14:paraId="422896DF" w14:textId="77777777" w:rsidR="00EA189E" w:rsidRPr="00BF325C" w:rsidRDefault="00EA189E" w:rsidP="00EA189E">
      <w:r>
        <w:lastRenderedPageBreak/>
        <w:tab/>
      </w:r>
      <w:r w:rsidRPr="00FA05F5">
        <w:rPr>
          <w:b/>
        </w:rPr>
        <w:t>Proposal 2</w:t>
      </w:r>
      <w:r>
        <w:t>:</w:t>
      </w:r>
      <w:r>
        <w:tab/>
      </w:r>
      <w:r>
        <w:tab/>
        <w:t>Enhancements are considered for preventing downlink congestion on a backhaul link.</w:t>
      </w:r>
    </w:p>
    <w:p w14:paraId="29BEAD3E" w14:textId="77777777" w:rsidR="00EA189E" w:rsidRDefault="00EA189E" w:rsidP="00EA189E">
      <w:pPr>
        <w:ind w:left="1704" w:hanging="1416"/>
      </w:pPr>
      <w:r w:rsidRPr="00093056">
        <w:rPr>
          <w:b/>
        </w:rPr>
        <w:t>Proposal 3</w:t>
      </w:r>
      <w:r>
        <w:t>:</w:t>
      </w:r>
      <w:r>
        <w:tab/>
        <w:t>A link-to-source or a hop-by-hop feedback mechanism is introduced for preventing downlink congestion on a backhaul link.</w:t>
      </w:r>
    </w:p>
    <w:p w14:paraId="477B1E08" w14:textId="34EA0746" w:rsidR="00A5498E" w:rsidRPr="003C341F" w:rsidRDefault="00A5498E" w:rsidP="00A5498E">
      <w:pPr>
        <w:pStyle w:val="Heading1"/>
        <w:ind w:left="432" w:hanging="432"/>
        <w:rPr>
          <w:rFonts w:eastAsia="Malgun Gothic"/>
          <w:lang w:eastAsia="ko-KR"/>
        </w:rPr>
      </w:pPr>
      <w:r>
        <w:t>References</w:t>
      </w:r>
    </w:p>
    <w:p w14:paraId="7E97C7FE" w14:textId="3C3D3D34" w:rsidR="00EA189E" w:rsidRPr="00117842" w:rsidRDefault="00A5498E" w:rsidP="00117842">
      <w:pPr>
        <w:overflowPunct w:val="0"/>
        <w:autoSpaceDE w:val="0"/>
        <w:autoSpaceDN w:val="0"/>
        <w:adjustRightInd w:val="0"/>
        <w:ind w:left="400" w:hangingChars="200" w:hanging="400"/>
        <w:textAlignment w:val="baseline"/>
        <w:rPr>
          <w:rFonts w:eastAsia="Malgun Gothic"/>
          <w:lang w:val="en-US" w:eastAsia="ko-KR"/>
        </w:rPr>
      </w:pPr>
      <w:r>
        <w:rPr>
          <w:rFonts w:eastAsia="Malgun Gothic" w:hint="eastAsia"/>
          <w:lang w:val="en-US" w:eastAsia="ko-KR"/>
        </w:rPr>
        <w:t>[</w:t>
      </w:r>
      <w:r>
        <w:rPr>
          <w:rFonts w:eastAsia="Malgun Gothic"/>
          <w:lang w:val="en-US" w:eastAsia="ko-KR"/>
        </w:rPr>
        <w:t>1</w:t>
      </w:r>
      <w:r>
        <w:rPr>
          <w:rFonts w:eastAsia="Malgun Gothic" w:hint="eastAsia"/>
          <w:lang w:val="en-US" w:eastAsia="ko-KR"/>
        </w:rPr>
        <w:t>]</w:t>
      </w:r>
      <w:r>
        <w:rPr>
          <w:rFonts w:eastAsia="Malgun Gothic" w:hint="eastAsia"/>
          <w:lang w:val="en-US" w:eastAsia="ko-KR"/>
        </w:rPr>
        <w:tab/>
      </w:r>
      <w:r w:rsidR="00117842">
        <w:rPr>
          <w:rFonts w:eastAsia="Malgun Gothic"/>
          <w:lang w:val="en-US" w:eastAsia="ko-KR"/>
        </w:rPr>
        <w:t>R2-1904272</w:t>
      </w:r>
      <w:r>
        <w:rPr>
          <w:rFonts w:eastAsia="Malgun Gothic" w:hint="eastAsia"/>
          <w:lang w:val="en-US" w:eastAsia="ko-KR"/>
        </w:rPr>
        <w:t xml:space="preserve">, </w:t>
      </w:r>
      <w:proofErr w:type="spellStart"/>
      <w:r w:rsidRPr="00117842">
        <w:rPr>
          <w:rFonts w:eastAsia="Malgun Gothic"/>
          <w:i/>
          <w:lang w:val="en-US" w:eastAsia="ko-KR"/>
        </w:rPr>
        <w:t>Signalling</w:t>
      </w:r>
      <w:proofErr w:type="spellEnd"/>
      <w:r w:rsidRPr="00117842">
        <w:rPr>
          <w:rFonts w:eastAsia="Malgun Gothic"/>
          <w:i/>
          <w:lang w:val="en-US" w:eastAsia="ko-KR"/>
        </w:rPr>
        <w:t xml:space="preserve"> for radio aware </w:t>
      </w:r>
      <w:proofErr w:type="gramStart"/>
      <w:r w:rsidRPr="00117842">
        <w:rPr>
          <w:rFonts w:eastAsia="Malgun Gothic"/>
          <w:i/>
          <w:lang w:val="en-US" w:eastAsia="ko-KR"/>
        </w:rPr>
        <w:t>scheduling</w:t>
      </w:r>
      <w:r>
        <w:rPr>
          <w:rFonts w:eastAsia="Malgun Gothic"/>
          <w:lang w:val="en-US" w:eastAsia="ko-KR"/>
        </w:rPr>
        <w:t xml:space="preserve">, </w:t>
      </w:r>
      <w:r>
        <w:rPr>
          <w:rFonts w:eastAsia="Malgun Gothic" w:hint="eastAsia"/>
          <w:lang w:val="en-US" w:eastAsia="ko-KR"/>
        </w:rPr>
        <w:t xml:space="preserve"> </w:t>
      </w:r>
      <w:r w:rsidRPr="00A5498E">
        <w:rPr>
          <w:rFonts w:eastAsia="Malgun Gothic"/>
          <w:lang w:val="en-US" w:eastAsia="ko-KR"/>
        </w:rPr>
        <w:t>Nokia</w:t>
      </w:r>
      <w:proofErr w:type="gramEnd"/>
      <w:r w:rsidRPr="00A5498E">
        <w:rPr>
          <w:rFonts w:eastAsia="Malgun Gothic"/>
          <w:lang w:val="en-US" w:eastAsia="ko-KR"/>
        </w:rPr>
        <w:t>, Nokia Shanghai Bell</w:t>
      </w:r>
    </w:p>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BB7ED" w14:textId="77777777" w:rsidR="009E3011" w:rsidRDefault="009E3011">
      <w:r>
        <w:separator/>
      </w:r>
    </w:p>
  </w:endnote>
  <w:endnote w:type="continuationSeparator" w:id="0">
    <w:p w14:paraId="31A177C0" w14:textId="77777777" w:rsidR="009E3011" w:rsidRDefault="009E3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88B5E" w14:textId="77777777" w:rsidR="009E3011" w:rsidRDefault="009E3011">
      <w:r>
        <w:separator/>
      </w:r>
    </w:p>
  </w:footnote>
  <w:footnote w:type="continuationSeparator" w:id="0">
    <w:p w14:paraId="17472CFC" w14:textId="77777777" w:rsidR="009E3011" w:rsidRDefault="009E3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441C"/>
    <w:rsid w:val="00033397"/>
    <w:rsid w:val="00040095"/>
    <w:rsid w:val="0005241C"/>
    <w:rsid w:val="00073C9C"/>
    <w:rsid w:val="00080512"/>
    <w:rsid w:val="00090468"/>
    <w:rsid w:val="000B7BCF"/>
    <w:rsid w:val="000C522B"/>
    <w:rsid w:val="000D58AB"/>
    <w:rsid w:val="00112F1A"/>
    <w:rsid w:val="00117842"/>
    <w:rsid w:val="00145075"/>
    <w:rsid w:val="001741A0"/>
    <w:rsid w:val="00175FA0"/>
    <w:rsid w:val="00194CD0"/>
    <w:rsid w:val="001B49C9"/>
    <w:rsid w:val="001C3968"/>
    <w:rsid w:val="001C4AB1"/>
    <w:rsid w:val="001C4F79"/>
    <w:rsid w:val="001C709A"/>
    <w:rsid w:val="001F168B"/>
    <w:rsid w:val="001F7831"/>
    <w:rsid w:val="00204045"/>
    <w:rsid w:val="0020712B"/>
    <w:rsid w:val="0022606D"/>
    <w:rsid w:val="00231728"/>
    <w:rsid w:val="00231EE0"/>
    <w:rsid w:val="002610D8"/>
    <w:rsid w:val="002747EC"/>
    <w:rsid w:val="002855BF"/>
    <w:rsid w:val="002A7859"/>
    <w:rsid w:val="002F0D22"/>
    <w:rsid w:val="003172DC"/>
    <w:rsid w:val="00325AE3"/>
    <w:rsid w:val="00326069"/>
    <w:rsid w:val="0035462D"/>
    <w:rsid w:val="00364B41"/>
    <w:rsid w:val="00383096"/>
    <w:rsid w:val="003A41EF"/>
    <w:rsid w:val="003B0FE6"/>
    <w:rsid w:val="003B40AD"/>
    <w:rsid w:val="003C4E37"/>
    <w:rsid w:val="003D205D"/>
    <w:rsid w:val="003E16BE"/>
    <w:rsid w:val="003F4E28"/>
    <w:rsid w:val="004006E8"/>
    <w:rsid w:val="00401855"/>
    <w:rsid w:val="00465587"/>
    <w:rsid w:val="00477455"/>
    <w:rsid w:val="004A1F7B"/>
    <w:rsid w:val="004B1394"/>
    <w:rsid w:val="004C44D2"/>
    <w:rsid w:val="004D1465"/>
    <w:rsid w:val="004D3578"/>
    <w:rsid w:val="004D380D"/>
    <w:rsid w:val="004E213A"/>
    <w:rsid w:val="00503171"/>
    <w:rsid w:val="00506C28"/>
    <w:rsid w:val="00534DA0"/>
    <w:rsid w:val="00543E6C"/>
    <w:rsid w:val="00565087"/>
    <w:rsid w:val="0056573F"/>
    <w:rsid w:val="0061073A"/>
    <w:rsid w:val="00611566"/>
    <w:rsid w:val="00646D99"/>
    <w:rsid w:val="00656910"/>
    <w:rsid w:val="0067518A"/>
    <w:rsid w:val="006930FF"/>
    <w:rsid w:val="006A33B5"/>
    <w:rsid w:val="006C66D8"/>
    <w:rsid w:val="006D1E24"/>
    <w:rsid w:val="006E1417"/>
    <w:rsid w:val="006F6A2C"/>
    <w:rsid w:val="00705F37"/>
    <w:rsid w:val="00710201"/>
    <w:rsid w:val="0072073A"/>
    <w:rsid w:val="007342B5"/>
    <w:rsid w:val="00734A5B"/>
    <w:rsid w:val="00744E76"/>
    <w:rsid w:val="00757D40"/>
    <w:rsid w:val="00763FD2"/>
    <w:rsid w:val="00781F0F"/>
    <w:rsid w:val="0078727C"/>
    <w:rsid w:val="0079049D"/>
    <w:rsid w:val="00793DC5"/>
    <w:rsid w:val="007B18D8"/>
    <w:rsid w:val="007B444D"/>
    <w:rsid w:val="007C095F"/>
    <w:rsid w:val="007C2DD0"/>
    <w:rsid w:val="007D1256"/>
    <w:rsid w:val="007F288E"/>
    <w:rsid w:val="008028A4"/>
    <w:rsid w:val="00813245"/>
    <w:rsid w:val="008204AB"/>
    <w:rsid w:val="00820AC5"/>
    <w:rsid w:val="008768CA"/>
    <w:rsid w:val="00877EF9"/>
    <w:rsid w:val="00880559"/>
    <w:rsid w:val="008B5306"/>
    <w:rsid w:val="008D2E4D"/>
    <w:rsid w:val="008F396F"/>
    <w:rsid w:val="0090271F"/>
    <w:rsid w:val="00902DB9"/>
    <w:rsid w:val="0090466A"/>
    <w:rsid w:val="0091212E"/>
    <w:rsid w:val="00936071"/>
    <w:rsid w:val="00940212"/>
    <w:rsid w:val="00942EC2"/>
    <w:rsid w:val="00961B32"/>
    <w:rsid w:val="00962509"/>
    <w:rsid w:val="00970DB3"/>
    <w:rsid w:val="00974BB0"/>
    <w:rsid w:val="00991C22"/>
    <w:rsid w:val="009A0AF3"/>
    <w:rsid w:val="009B07CD"/>
    <w:rsid w:val="009B1420"/>
    <w:rsid w:val="009B6C8C"/>
    <w:rsid w:val="009C19E9"/>
    <w:rsid w:val="009D74A6"/>
    <w:rsid w:val="009E3011"/>
    <w:rsid w:val="009F40E2"/>
    <w:rsid w:val="00A10F02"/>
    <w:rsid w:val="00A204CA"/>
    <w:rsid w:val="00A209D6"/>
    <w:rsid w:val="00A53724"/>
    <w:rsid w:val="00A5498E"/>
    <w:rsid w:val="00A54B2B"/>
    <w:rsid w:val="00A82346"/>
    <w:rsid w:val="00A9671C"/>
    <w:rsid w:val="00AA1553"/>
    <w:rsid w:val="00AC0410"/>
    <w:rsid w:val="00B05380"/>
    <w:rsid w:val="00B05962"/>
    <w:rsid w:val="00B15449"/>
    <w:rsid w:val="00B27303"/>
    <w:rsid w:val="00B47FD1"/>
    <w:rsid w:val="00B516BB"/>
    <w:rsid w:val="00B84DB2"/>
    <w:rsid w:val="00BC3555"/>
    <w:rsid w:val="00BD2D3C"/>
    <w:rsid w:val="00BD5C54"/>
    <w:rsid w:val="00BD5E49"/>
    <w:rsid w:val="00BD6F25"/>
    <w:rsid w:val="00BF325C"/>
    <w:rsid w:val="00C12B51"/>
    <w:rsid w:val="00C135F5"/>
    <w:rsid w:val="00C24650"/>
    <w:rsid w:val="00C25465"/>
    <w:rsid w:val="00C33079"/>
    <w:rsid w:val="00C83A13"/>
    <w:rsid w:val="00C86A0B"/>
    <w:rsid w:val="00C9068C"/>
    <w:rsid w:val="00C92967"/>
    <w:rsid w:val="00CA10D7"/>
    <w:rsid w:val="00CA3D0C"/>
    <w:rsid w:val="00CA654B"/>
    <w:rsid w:val="00CB72B8"/>
    <w:rsid w:val="00CD4C7B"/>
    <w:rsid w:val="00CD6948"/>
    <w:rsid w:val="00D06278"/>
    <w:rsid w:val="00D141EC"/>
    <w:rsid w:val="00D26EDB"/>
    <w:rsid w:val="00D33BE3"/>
    <w:rsid w:val="00D3792D"/>
    <w:rsid w:val="00D55E47"/>
    <w:rsid w:val="00D62E19"/>
    <w:rsid w:val="00D67CD1"/>
    <w:rsid w:val="00D738D6"/>
    <w:rsid w:val="00D80795"/>
    <w:rsid w:val="00D854BE"/>
    <w:rsid w:val="00D86CDB"/>
    <w:rsid w:val="00D87E00"/>
    <w:rsid w:val="00D9134D"/>
    <w:rsid w:val="00D96D11"/>
    <w:rsid w:val="00DA7A03"/>
    <w:rsid w:val="00DB0DB8"/>
    <w:rsid w:val="00DB1818"/>
    <w:rsid w:val="00DC309B"/>
    <w:rsid w:val="00DC4DA2"/>
    <w:rsid w:val="00E46C08"/>
    <w:rsid w:val="00E471CF"/>
    <w:rsid w:val="00E62835"/>
    <w:rsid w:val="00E77645"/>
    <w:rsid w:val="00E83697"/>
    <w:rsid w:val="00EA189E"/>
    <w:rsid w:val="00EA66C9"/>
    <w:rsid w:val="00EB1C67"/>
    <w:rsid w:val="00EC4A25"/>
    <w:rsid w:val="00EF413B"/>
    <w:rsid w:val="00F025A2"/>
    <w:rsid w:val="00F07388"/>
    <w:rsid w:val="00F2026E"/>
    <w:rsid w:val="00F2210A"/>
    <w:rsid w:val="00F2511F"/>
    <w:rsid w:val="00F37743"/>
    <w:rsid w:val="00F47EE3"/>
    <w:rsid w:val="00F54A3D"/>
    <w:rsid w:val="00F54CB0"/>
    <w:rsid w:val="00F63B64"/>
    <w:rsid w:val="00F653B8"/>
    <w:rsid w:val="00F71B89"/>
    <w:rsid w:val="00F7353C"/>
    <w:rsid w:val="00F7631C"/>
    <w:rsid w:val="00F76F8F"/>
    <w:rsid w:val="00F91738"/>
    <w:rsid w:val="00F941DF"/>
    <w:rsid w:val="00FA05F5"/>
    <w:rsid w:val="00FA1266"/>
    <w:rsid w:val="00FA2C37"/>
    <w:rsid w:val="00FB36FA"/>
    <w:rsid w:val="00FC1192"/>
    <w:rsid w:val="00FC63C9"/>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3b34c8f0-1ef5-4d1e-bb66-517ce7fe7356"/>
    <ds:schemaRef ds:uri="http://schemas.openxmlformats.org/package/2006/metadata/core-properties"/>
    <ds:schemaRef ds:uri="a3840f4f-04be-43d1-b2ef-6ff1382503c7"/>
    <ds:schemaRef ds:uri="http://purl.org/dc/terms/"/>
    <ds:schemaRef ds:uri="http://www.w3.org/XML/1998/namespace"/>
    <ds:schemaRef ds:uri="http://schemas.microsoft.com/office/infopath/2007/PartnerControls"/>
    <ds:schemaRef ds:uri="83f22d2f-d16e-4be6-ad4f-29fa0b067c3c"/>
    <ds:schemaRef ds:uri="http://purl.org/dc/elements/1.1/"/>
    <ds:schemaRef ds:uri="71c5aaf6-e6ce-465b-b873-5148d2a4c105"/>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905</Words>
  <Characters>4873</Characters>
  <Application>Microsoft Office Word</Application>
  <DocSecurity>4</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5767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Turtinen, Samuli (Nokia - FI/Oulu)</cp:lastModifiedBy>
  <cp:revision>2</cp:revision>
  <dcterms:created xsi:type="dcterms:W3CDTF">2019-03-28T16:14:00Z</dcterms:created>
  <dcterms:modified xsi:type="dcterms:W3CDTF">2019-03-28T16:14:00Z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ies>
</file>